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4C3" w:rsidRPr="0006625B" w:rsidRDefault="008A64C3" w:rsidP="00A10350">
      <w:pPr>
        <w:pStyle w:val="tc2"/>
        <w:shd w:val="clear" w:color="auto" w:fill="FFFFFF"/>
        <w:rPr>
          <w:rFonts w:ascii="Arial" w:hAnsi="Arial" w:cs="Arial"/>
          <w:lang w:val="uk-UA"/>
        </w:rPr>
      </w:pPr>
      <w:r w:rsidRPr="00A56260">
        <w:rPr>
          <w:rFonts w:ascii="Arial" w:hAnsi="Arial" w:cs="Arial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kp111242_img_001" style="width:33.75pt;height:48pt;visibility:visible">
            <v:imagedata r:id="rId5" o:title=""/>
          </v:shape>
        </w:pict>
      </w:r>
    </w:p>
    <w:p w:rsidR="008A64C3" w:rsidRPr="0006625B" w:rsidRDefault="008A64C3" w:rsidP="00A1035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:rsidR="008A64C3" w:rsidRPr="0006625B" w:rsidRDefault="008A64C3" w:rsidP="00A10350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:rsidR="008A64C3" w:rsidRDefault="008A64C3" w:rsidP="00A1035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A14B0F">
        <w:rPr>
          <w:sz w:val="28"/>
          <w:szCs w:val="28"/>
          <w:lang w:val="uk-UA"/>
        </w:rPr>
        <w:t xml:space="preserve"> ОБЛАСТІ</w:t>
      </w:r>
    </w:p>
    <w:p w:rsidR="008A64C3" w:rsidRPr="00A14B0F" w:rsidRDefault="008A64C3" w:rsidP="00A1035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</w:p>
    <w:p w:rsidR="008A64C3" w:rsidRPr="0011115B" w:rsidRDefault="008A64C3" w:rsidP="00A10350">
      <w:pPr>
        <w:pStyle w:val="tc2"/>
        <w:shd w:val="clear" w:color="auto" w:fill="FFFFFF"/>
        <w:spacing w:line="480" w:lineRule="auto"/>
        <w:rPr>
          <w:b/>
          <w:sz w:val="36"/>
          <w:szCs w:val="36"/>
          <w:lang w:val="uk-UA"/>
        </w:rPr>
      </w:pPr>
      <w:r w:rsidRPr="0011115B">
        <w:rPr>
          <w:b/>
          <w:sz w:val="36"/>
          <w:szCs w:val="36"/>
          <w:lang w:val="uk-UA"/>
        </w:rPr>
        <w:t>РОЗПОРЯДЖЕННЯ</w:t>
      </w:r>
    </w:p>
    <w:p w:rsidR="008A64C3" w:rsidRDefault="008A64C3" w:rsidP="00A10350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>22 березня 2017 року</w:t>
      </w:r>
      <w:r w:rsidRPr="0011115B">
        <w:rPr>
          <w:b/>
          <w:sz w:val="28"/>
          <w:szCs w:val="28"/>
          <w:lang w:val="uk-UA"/>
        </w:rPr>
        <w:t xml:space="preserve"> </w:t>
      </w:r>
      <w:r w:rsidRPr="0011115B">
        <w:rPr>
          <w:b/>
          <w:sz w:val="28"/>
          <w:szCs w:val="28"/>
          <w:lang w:val="uk-UA"/>
        </w:rPr>
        <w:tab/>
      </w:r>
      <w:r w:rsidRPr="0011115B">
        <w:rPr>
          <w:b/>
          <w:sz w:val="28"/>
          <w:szCs w:val="28"/>
          <w:lang w:val="uk-UA"/>
        </w:rPr>
        <w:tab/>
      </w:r>
      <w:r w:rsidRPr="0011115B">
        <w:rPr>
          <w:b/>
          <w:sz w:val="28"/>
          <w:szCs w:val="28"/>
          <w:lang w:val="uk-UA"/>
        </w:rPr>
        <w:tab/>
      </w:r>
      <w:r w:rsidRPr="0011115B">
        <w:rPr>
          <w:b/>
          <w:sz w:val="28"/>
          <w:szCs w:val="28"/>
          <w:lang w:val="uk-UA"/>
        </w:rPr>
        <w:tab/>
      </w:r>
      <w:r w:rsidRPr="0011115B">
        <w:rPr>
          <w:b/>
          <w:sz w:val="28"/>
          <w:szCs w:val="28"/>
          <w:lang w:val="uk-UA"/>
        </w:rPr>
        <w:tab/>
      </w:r>
      <w:r w:rsidRPr="0011115B">
        <w:rPr>
          <w:b/>
          <w:sz w:val="28"/>
          <w:szCs w:val="28"/>
          <w:lang w:val="uk-UA"/>
        </w:rPr>
        <w:tab/>
        <w:t>№</w:t>
      </w:r>
      <w:r>
        <w:rPr>
          <w:b/>
          <w:sz w:val="28"/>
          <w:szCs w:val="28"/>
          <w:lang w:val="uk-UA"/>
        </w:rPr>
        <w:t>26</w:t>
      </w:r>
      <w:r w:rsidRPr="0011115B">
        <w:rPr>
          <w:b/>
          <w:sz w:val="28"/>
          <w:szCs w:val="28"/>
          <w:lang w:val="uk-UA"/>
        </w:rPr>
        <w:t xml:space="preserve"> </w:t>
      </w:r>
    </w:p>
    <w:p w:rsidR="008A64C3" w:rsidRDefault="008A64C3" w:rsidP="00A10350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uk-UA"/>
        </w:rPr>
      </w:pPr>
    </w:p>
    <w:p w:rsidR="008A64C3" w:rsidRPr="00EF3766" w:rsidRDefault="008A64C3" w:rsidP="00A10350">
      <w:pPr>
        <w:pStyle w:val="tj1"/>
        <w:shd w:val="clear" w:color="auto" w:fill="FFFFFF"/>
        <w:tabs>
          <w:tab w:val="left" w:pos="720"/>
        </w:tabs>
        <w:spacing w:line="240" w:lineRule="auto"/>
        <w:rPr>
          <w:b/>
          <w:sz w:val="26"/>
          <w:szCs w:val="26"/>
          <w:lang w:val="uk-UA"/>
        </w:rPr>
      </w:pPr>
    </w:p>
    <w:p w:rsidR="008A64C3" w:rsidRPr="00EF3766" w:rsidRDefault="008A64C3" w:rsidP="00A10350">
      <w:pPr>
        <w:ind w:right="4534"/>
        <w:rPr>
          <w:b/>
          <w:sz w:val="26"/>
          <w:szCs w:val="26"/>
          <w:lang w:val="uk-UA"/>
        </w:rPr>
      </w:pPr>
      <w:r w:rsidRPr="00EF3766">
        <w:rPr>
          <w:b/>
          <w:sz w:val="26"/>
          <w:szCs w:val="26"/>
          <w:lang w:val="uk-UA"/>
        </w:rPr>
        <w:t xml:space="preserve">Про проведення місячника озеленення, прибирання та благоустрою в                 </w:t>
      </w:r>
      <w:r>
        <w:rPr>
          <w:b/>
          <w:sz w:val="26"/>
          <w:szCs w:val="26"/>
          <w:lang w:val="uk-UA"/>
        </w:rPr>
        <w:t>м. Городок у 2017</w:t>
      </w:r>
      <w:r w:rsidRPr="00EF3766">
        <w:rPr>
          <w:b/>
          <w:sz w:val="26"/>
          <w:szCs w:val="26"/>
          <w:lang w:val="uk-UA"/>
        </w:rPr>
        <w:t xml:space="preserve"> р.</w:t>
      </w:r>
    </w:p>
    <w:p w:rsidR="008A64C3" w:rsidRPr="00EF3766" w:rsidRDefault="008A64C3" w:rsidP="00A10350">
      <w:pPr>
        <w:tabs>
          <w:tab w:val="left" w:pos="4111"/>
        </w:tabs>
        <w:ind w:right="5242"/>
        <w:rPr>
          <w:b/>
          <w:sz w:val="26"/>
          <w:szCs w:val="26"/>
        </w:rPr>
      </w:pPr>
    </w:p>
    <w:p w:rsidR="008A64C3" w:rsidRPr="00EF3766" w:rsidRDefault="008A64C3" w:rsidP="00A10350">
      <w:pPr>
        <w:tabs>
          <w:tab w:val="left" w:pos="4111"/>
        </w:tabs>
        <w:ind w:right="5242"/>
        <w:rPr>
          <w:b/>
          <w:sz w:val="26"/>
          <w:szCs w:val="26"/>
        </w:rPr>
      </w:pPr>
    </w:p>
    <w:p w:rsidR="008A64C3" w:rsidRPr="00EF3766" w:rsidRDefault="008A64C3" w:rsidP="00A10350">
      <w:pPr>
        <w:pStyle w:val="tj1"/>
        <w:shd w:val="clear" w:color="auto" w:fill="FFFFFF"/>
        <w:tabs>
          <w:tab w:val="left" w:pos="720"/>
        </w:tabs>
        <w:spacing w:line="240" w:lineRule="auto"/>
        <w:rPr>
          <w:b/>
          <w:sz w:val="26"/>
          <w:szCs w:val="26"/>
        </w:rPr>
      </w:pPr>
      <w:r w:rsidRPr="00EF3766">
        <w:rPr>
          <w:sz w:val="26"/>
          <w:szCs w:val="26"/>
          <w:lang w:val="uk-UA"/>
        </w:rPr>
        <w:t xml:space="preserve">На виконання Указу Президента України від 06.08.1998 </w:t>
      </w:r>
      <w:r>
        <w:rPr>
          <w:sz w:val="26"/>
          <w:szCs w:val="26"/>
          <w:lang w:val="uk-UA"/>
        </w:rPr>
        <w:t xml:space="preserve">р. №855/98 «Про день довкілля», </w:t>
      </w:r>
      <w:r w:rsidRPr="00EF3766">
        <w:rPr>
          <w:sz w:val="26"/>
          <w:szCs w:val="26"/>
          <w:lang w:val="uk-UA"/>
        </w:rPr>
        <w:t>розпорядження голови Городоцько</w:t>
      </w:r>
      <w:r>
        <w:rPr>
          <w:sz w:val="26"/>
          <w:szCs w:val="26"/>
          <w:lang w:val="uk-UA"/>
        </w:rPr>
        <w:t>ї державної адміністрації від 10.03.2017р. №103</w:t>
      </w:r>
      <w:r w:rsidRPr="00EF3766">
        <w:rPr>
          <w:sz w:val="26"/>
          <w:szCs w:val="26"/>
          <w:lang w:val="uk-UA"/>
        </w:rPr>
        <w:t>, з  метою</w:t>
      </w:r>
      <w:r>
        <w:rPr>
          <w:sz w:val="26"/>
          <w:szCs w:val="26"/>
          <w:lang w:val="uk-UA"/>
        </w:rPr>
        <w:t xml:space="preserve"> підготовки міста до Великодніх свят,</w:t>
      </w:r>
      <w:r w:rsidRPr="00EF3766">
        <w:rPr>
          <w:sz w:val="26"/>
          <w:szCs w:val="26"/>
          <w:lang w:val="uk-UA"/>
        </w:rPr>
        <w:t xml:space="preserve"> наведення належного санітарного стану та благоустрою на об</w:t>
      </w:r>
      <w:r w:rsidRPr="00EF3766">
        <w:rPr>
          <w:sz w:val="26"/>
          <w:szCs w:val="26"/>
        </w:rPr>
        <w:t>’</w:t>
      </w:r>
      <w:r w:rsidRPr="00EF3766">
        <w:rPr>
          <w:sz w:val="26"/>
          <w:szCs w:val="26"/>
          <w:lang w:val="uk-UA"/>
        </w:rPr>
        <w:t>єктах комунального призначення, територіях підприємств, установ, організацій, приватних присадибних ділянках та прилеглих до них територій, очищення місць загального користування, берегів, потоків річки Верещиці та прибережної зони від накопичених в осінньо-зимовий період</w:t>
      </w:r>
      <w:r w:rsidRPr="00EF3766">
        <w:rPr>
          <w:sz w:val="26"/>
          <w:szCs w:val="26"/>
        </w:rPr>
        <w:t xml:space="preserve"> </w:t>
      </w:r>
      <w:r w:rsidRPr="00EF3766">
        <w:rPr>
          <w:sz w:val="26"/>
          <w:szCs w:val="26"/>
          <w:lang w:val="uk-UA"/>
        </w:rPr>
        <w:t xml:space="preserve">побутових відходів, дерев, сухостою та кущів, приведення в належний стан фасадів будівель, огорож та інших споруд, відповідно до Закону України «Про місцеве самоврядування в Україні», Закону України «Про благоустрій населених пунктів», Закону України «Про охорону навколишнього природного середовища»: </w:t>
      </w:r>
    </w:p>
    <w:p w:rsidR="008A64C3" w:rsidRPr="00EF3766" w:rsidRDefault="008A64C3" w:rsidP="00A10350">
      <w:pPr>
        <w:rPr>
          <w:sz w:val="26"/>
          <w:szCs w:val="26"/>
          <w:lang w:val="uk-UA"/>
        </w:rPr>
      </w:pPr>
    </w:p>
    <w:p w:rsidR="008A64C3" w:rsidRPr="00EF3766" w:rsidRDefault="008A64C3" w:rsidP="00A10350">
      <w:pPr>
        <w:rPr>
          <w:sz w:val="26"/>
          <w:szCs w:val="26"/>
          <w:lang w:val="uk-UA"/>
        </w:rPr>
      </w:pPr>
    </w:p>
    <w:p w:rsidR="008A64C3" w:rsidRPr="00EF3766" w:rsidRDefault="008A64C3" w:rsidP="00970B42">
      <w:pPr>
        <w:pStyle w:val="ListParagraph"/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Оголосити період з 13 березня 2017 р. до 13 квітня 2017</w:t>
      </w:r>
      <w:r w:rsidRPr="00EF3766">
        <w:rPr>
          <w:sz w:val="26"/>
          <w:szCs w:val="26"/>
          <w:lang w:val="uk-UA"/>
        </w:rPr>
        <w:t xml:space="preserve"> р. місячником озеленення, прибирання та благоустрою. </w:t>
      </w:r>
    </w:p>
    <w:p w:rsidR="008A64C3" w:rsidRPr="00EF3766" w:rsidRDefault="008A64C3" w:rsidP="00970B42">
      <w:pPr>
        <w:pStyle w:val="ListParagraph"/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EF3766">
        <w:rPr>
          <w:sz w:val="26"/>
          <w:szCs w:val="26"/>
          <w:lang w:val="uk-UA"/>
        </w:rPr>
        <w:t>Створ</w:t>
      </w:r>
      <w:r>
        <w:rPr>
          <w:sz w:val="26"/>
          <w:szCs w:val="26"/>
          <w:lang w:val="uk-UA"/>
        </w:rPr>
        <w:t xml:space="preserve">ити робочу групу по проведенню </w:t>
      </w:r>
      <w:r w:rsidRPr="00EF3766">
        <w:rPr>
          <w:sz w:val="26"/>
          <w:szCs w:val="26"/>
          <w:lang w:val="uk-UA"/>
        </w:rPr>
        <w:t>місячника озеленення, прибирання та благоустрою в складі :</w:t>
      </w:r>
    </w:p>
    <w:p w:rsidR="008A64C3" w:rsidRPr="00EF3766" w:rsidRDefault="008A64C3" w:rsidP="00970B42">
      <w:pPr>
        <w:pStyle w:val="ListParagraph"/>
        <w:numPr>
          <w:ilvl w:val="0"/>
          <w:numId w:val="5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EF3766">
        <w:rPr>
          <w:sz w:val="26"/>
          <w:szCs w:val="26"/>
          <w:lang w:val="uk-UA"/>
        </w:rPr>
        <w:t>Проць І.В. – перший заступник міського голови- голова робочої групи;</w:t>
      </w:r>
    </w:p>
    <w:p w:rsidR="008A64C3" w:rsidRPr="00EF3766" w:rsidRDefault="008A64C3" w:rsidP="00970B42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r w:rsidRPr="00EF3766">
        <w:rPr>
          <w:sz w:val="26"/>
          <w:szCs w:val="26"/>
          <w:lang w:val="uk-UA"/>
        </w:rPr>
        <w:t>Феденко М.Б. - депутат міської ради, голова депутатської комісії у справах ЖКГ, благоустрою, екології, торгівлі та розвитку інфраструктури ( за згодою);</w:t>
      </w:r>
    </w:p>
    <w:p w:rsidR="008A64C3" w:rsidRPr="00EF3766" w:rsidRDefault="008A64C3" w:rsidP="00970B42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Гладиш В.С.</w:t>
      </w:r>
      <w:r w:rsidRPr="00EF3766">
        <w:rPr>
          <w:sz w:val="26"/>
          <w:szCs w:val="26"/>
          <w:lang w:val="uk-UA"/>
        </w:rPr>
        <w:t xml:space="preserve"> – директор КП «Міське комунальне господарство»;</w:t>
      </w:r>
    </w:p>
    <w:p w:rsidR="008A64C3" w:rsidRPr="00EF3766" w:rsidRDefault="008A64C3" w:rsidP="00970B42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r w:rsidRPr="00EF3766">
        <w:rPr>
          <w:sz w:val="26"/>
          <w:szCs w:val="26"/>
          <w:lang w:val="uk-UA"/>
        </w:rPr>
        <w:t>Хомин В.Є. – спеціаліст відділу земельних ресурсів та ОНПС;</w:t>
      </w:r>
    </w:p>
    <w:p w:rsidR="008A64C3" w:rsidRPr="00EF3766" w:rsidRDefault="008A64C3" w:rsidP="00970B42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r w:rsidRPr="00EF3766">
        <w:rPr>
          <w:sz w:val="26"/>
          <w:szCs w:val="26"/>
          <w:lang w:val="uk-UA"/>
        </w:rPr>
        <w:t>Сас Р.І. – спеціаліст відділу земельних ресурсів та ОНПС;</w:t>
      </w:r>
    </w:p>
    <w:p w:rsidR="008A64C3" w:rsidRPr="00EF3766" w:rsidRDefault="008A64C3" w:rsidP="00970B42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r w:rsidRPr="00EF3766">
        <w:rPr>
          <w:sz w:val="26"/>
          <w:szCs w:val="26"/>
          <w:lang w:val="uk-UA"/>
        </w:rPr>
        <w:t xml:space="preserve">Горон В.С. – спеціаліст відділу містобудування, архітектури та ЖКГ; </w:t>
      </w:r>
    </w:p>
    <w:p w:rsidR="008A64C3" w:rsidRPr="00EF3766" w:rsidRDefault="008A64C3" w:rsidP="00970B42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r w:rsidRPr="00EF3766">
        <w:rPr>
          <w:sz w:val="26"/>
          <w:szCs w:val="26"/>
          <w:lang w:val="uk-UA"/>
        </w:rPr>
        <w:t>Ходак Л.</w:t>
      </w:r>
      <w:r>
        <w:rPr>
          <w:sz w:val="26"/>
          <w:szCs w:val="26"/>
          <w:lang w:val="uk-UA"/>
        </w:rPr>
        <w:t>М</w:t>
      </w:r>
      <w:r w:rsidRPr="00EF3766">
        <w:rPr>
          <w:sz w:val="26"/>
          <w:szCs w:val="26"/>
          <w:lang w:val="uk-UA"/>
        </w:rPr>
        <w:t>. - спеціаліст відділу містобудування, архітектури та ЖКГ;</w:t>
      </w:r>
    </w:p>
    <w:p w:rsidR="008A64C3" w:rsidRPr="00EF3766" w:rsidRDefault="008A64C3" w:rsidP="00970B42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r w:rsidRPr="00EF3766">
        <w:rPr>
          <w:sz w:val="26"/>
          <w:szCs w:val="26"/>
          <w:lang w:val="uk-UA"/>
        </w:rPr>
        <w:t>Канафоцька Н.Р. -  головний редактор КП «Редакція міської газети «Голос ратуші»».</w:t>
      </w:r>
    </w:p>
    <w:p w:rsidR="008A64C3" w:rsidRPr="00EF3766" w:rsidRDefault="008A64C3" w:rsidP="00970B42">
      <w:pPr>
        <w:pStyle w:val="ListParagraph"/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EF3766">
        <w:rPr>
          <w:sz w:val="26"/>
          <w:szCs w:val="26"/>
          <w:lang w:val="uk-UA"/>
        </w:rPr>
        <w:t>Робочій групі розробити</w:t>
      </w:r>
      <w:r>
        <w:rPr>
          <w:sz w:val="26"/>
          <w:szCs w:val="26"/>
          <w:lang w:val="uk-UA"/>
        </w:rPr>
        <w:t xml:space="preserve"> план - заходи проведення</w:t>
      </w:r>
      <w:r w:rsidRPr="00EF3766">
        <w:rPr>
          <w:sz w:val="26"/>
          <w:szCs w:val="26"/>
          <w:lang w:val="uk-UA"/>
        </w:rPr>
        <w:t xml:space="preserve"> відповідних робіт</w:t>
      </w:r>
      <w:r>
        <w:rPr>
          <w:sz w:val="26"/>
          <w:szCs w:val="26"/>
          <w:lang w:val="uk-UA"/>
        </w:rPr>
        <w:t xml:space="preserve"> по прибиранню і благоустрою</w:t>
      </w:r>
      <w:r w:rsidRPr="00EF3766">
        <w:rPr>
          <w:sz w:val="26"/>
          <w:szCs w:val="26"/>
          <w:lang w:val="uk-UA"/>
        </w:rPr>
        <w:t>, забезпечити інформування підприємств, організацій, населення про місячник з озеленення, прибирання та благоустрою, виявити найбільш проблемні місця щодо санітарного стану та вжити заходи по їх ліквідації, організувати додаткові рейси спецавтомобілів для вивезення сміття.</w:t>
      </w:r>
    </w:p>
    <w:p w:rsidR="008A64C3" w:rsidRPr="00EF3766" w:rsidRDefault="008A64C3" w:rsidP="00970B42">
      <w:pPr>
        <w:pStyle w:val="ListParagraph"/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EF3766">
        <w:rPr>
          <w:sz w:val="26"/>
          <w:szCs w:val="26"/>
          <w:lang w:val="uk-UA"/>
        </w:rPr>
        <w:t>Керівникам комунальних підприємств, закладів торгівлі, ринків, інших організацій та установ на території міста для проведення заходів забезпечити в повному обсязі необхідний інвентар, будматеріали а також необхідні кошти.</w:t>
      </w:r>
    </w:p>
    <w:p w:rsidR="008A64C3" w:rsidRPr="00F92940" w:rsidRDefault="008A64C3" w:rsidP="00A10350">
      <w:pPr>
        <w:pStyle w:val="ListParagraph"/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EF3766">
        <w:rPr>
          <w:color w:val="000000"/>
          <w:sz w:val="26"/>
          <w:szCs w:val="26"/>
          <w:lang w:val="uk-UA"/>
        </w:rPr>
        <w:t xml:space="preserve">Редакції газети «Голос Ратуші» забезпечити широке висвітлення підготовки та проведення місячника озеленення, прибирання та благоустрою. </w:t>
      </w:r>
    </w:p>
    <w:p w:rsidR="008A64C3" w:rsidRPr="00F92940" w:rsidRDefault="008A64C3" w:rsidP="00A10350">
      <w:pPr>
        <w:pStyle w:val="ListParagraph"/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Контроль за виконанням даного розпорядження покласти на першого заступника міського голови Проця І.В.</w:t>
      </w:r>
    </w:p>
    <w:p w:rsidR="008A64C3" w:rsidRPr="00EF3766" w:rsidRDefault="008A64C3" w:rsidP="00F92940">
      <w:pPr>
        <w:pStyle w:val="ListParagraph"/>
        <w:tabs>
          <w:tab w:val="left" w:pos="709"/>
          <w:tab w:val="left" w:pos="3660"/>
        </w:tabs>
        <w:ind w:left="140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</w:p>
    <w:p w:rsidR="008A64C3" w:rsidRPr="00EF3766" w:rsidRDefault="008A64C3" w:rsidP="00242DCC">
      <w:pPr>
        <w:ind w:firstLine="567"/>
        <w:jc w:val="center"/>
        <w:rPr>
          <w:sz w:val="26"/>
          <w:szCs w:val="26"/>
        </w:rPr>
      </w:pPr>
      <w:r w:rsidRPr="00EF3766">
        <w:rPr>
          <w:b/>
          <w:sz w:val="26"/>
          <w:szCs w:val="26"/>
          <w:lang w:val="uk-UA"/>
        </w:rPr>
        <w:t>Міський голова                                                                 Р. Кущак</w:t>
      </w:r>
    </w:p>
    <w:p w:rsidR="008A64C3" w:rsidRPr="00EF3766" w:rsidRDefault="008A64C3" w:rsidP="00242DCC">
      <w:pPr>
        <w:pStyle w:val="ListParagraph"/>
        <w:tabs>
          <w:tab w:val="left" w:pos="709"/>
        </w:tabs>
        <w:ind w:left="1407"/>
        <w:jc w:val="both"/>
        <w:rPr>
          <w:sz w:val="26"/>
          <w:szCs w:val="26"/>
          <w:lang w:val="uk-UA"/>
        </w:rPr>
      </w:pPr>
    </w:p>
    <w:sectPr w:rsidR="008A64C3" w:rsidRPr="00EF3766" w:rsidSect="00CB4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F603B"/>
    <w:multiLevelType w:val="multilevel"/>
    <w:tmpl w:val="048CB5CA"/>
    <w:lvl w:ilvl="0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B303AD2"/>
    <w:multiLevelType w:val="hybridMultilevel"/>
    <w:tmpl w:val="7D0E11DA"/>
    <w:lvl w:ilvl="0" w:tplc="E5BE5FBE">
      <w:start w:val="4"/>
      <w:numFmt w:val="bullet"/>
      <w:lvlText w:val="-"/>
      <w:lvlJc w:val="left"/>
      <w:pPr>
        <w:ind w:left="176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">
    <w:nsid w:val="58917A8E"/>
    <w:multiLevelType w:val="hybridMultilevel"/>
    <w:tmpl w:val="0B8C7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B9E78CC"/>
    <w:multiLevelType w:val="hybridMultilevel"/>
    <w:tmpl w:val="152468A8"/>
    <w:lvl w:ilvl="0" w:tplc="0419000F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41F45A8"/>
    <w:multiLevelType w:val="hybridMultilevel"/>
    <w:tmpl w:val="E0CA20A8"/>
    <w:lvl w:ilvl="0" w:tplc="059A49E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350"/>
    <w:rsid w:val="0006625B"/>
    <w:rsid w:val="000A0DD6"/>
    <w:rsid w:val="0011115B"/>
    <w:rsid w:val="001229FC"/>
    <w:rsid w:val="00202BC4"/>
    <w:rsid w:val="00242DCC"/>
    <w:rsid w:val="00305D13"/>
    <w:rsid w:val="0035186E"/>
    <w:rsid w:val="004D4921"/>
    <w:rsid w:val="00574314"/>
    <w:rsid w:val="005E71E3"/>
    <w:rsid w:val="006871F8"/>
    <w:rsid w:val="00703FB2"/>
    <w:rsid w:val="00720158"/>
    <w:rsid w:val="007D6F80"/>
    <w:rsid w:val="00876006"/>
    <w:rsid w:val="008A55DB"/>
    <w:rsid w:val="008A64C3"/>
    <w:rsid w:val="00970B42"/>
    <w:rsid w:val="00A10350"/>
    <w:rsid w:val="00A14B0F"/>
    <w:rsid w:val="00A56260"/>
    <w:rsid w:val="00CB4261"/>
    <w:rsid w:val="00CD4E59"/>
    <w:rsid w:val="00EF3766"/>
    <w:rsid w:val="00F92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3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j1">
    <w:name w:val="tj1"/>
    <w:basedOn w:val="Normal"/>
    <w:uiPriority w:val="99"/>
    <w:rsid w:val="00A10350"/>
    <w:pPr>
      <w:spacing w:line="300" w:lineRule="atLeast"/>
      <w:jc w:val="both"/>
    </w:pPr>
  </w:style>
  <w:style w:type="paragraph" w:customStyle="1" w:styleId="tc2">
    <w:name w:val="tc2"/>
    <w:basedOn w:val="Normal"/>
    <w:uiPriority w:val="99"/>
    <w:rsid w:val="00A10350"/>
    <w:pPr>
      <w:spacing w:line="300" w:lineRule="atLeast"/>
      <w:jc w:val="center"/>
    </w:pPr>
  </w:style>
  <w:style w:type="paragraph" w:styleId="BalloonText">
    <w:name w:val="Balloon Text"/>
    <w:basedOn w:val="Normal"/>
    <w:link w:val="BalloonTextChar"/>
    <w:uiPriority w:val="99"/>
    <w:semiHidden/>
    <w:rsid w:val="00A103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0350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next w:val="Normal"/>
    <w:uiPriority w:val="99"/>
    <w:qFormat/>
    <w:rsid w:val="00A10350"/>
    <w:pPr>
      <w:jc w:val="center"/>
    </w:pPr>
    <w:rPr>
      <w:b/>
      <w:sz w:val="28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A103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417</Words>
  <Characters>2382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2017-03-20T09:25:00Z</cp:lastPrinted>
  <dcterms:created xsi:type="dcterms:W3CDTF">2016-03-10T12:58:00Z</dcterms:created>
  <dcterms:modified xsi:type="dcterms:W3CDTF">2017-03-22T12:21:00Z</dcterms:modified>
</cp:coreProperties>
</file>